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1742F" w14:textId="77777777" w:rsidR="00022046" w:rsidRDefault="00022046" w:rsidP="000220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Johanne BUTTELER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fl.1494)</w:t>
      </w:r>
    </w:p>
    <w:p w14:paraId="4AF2F069" w14:textId="77777777" w:rsidR="00022046" w:rsidRDefault="00022046" w:rsidP="000220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FDD4F8" w14:textId="77777777" w:rsidR="00022046" w:rsidRDefault="00022046" w:rsidP="000220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E00C5A" w14:textId="77777777" w:rsidR="00022046" w:rsidRDefault="00022046" w:rsidP="000220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May1404</w:t>
      </w:r>
      <w:r>
        <w:rPr>
          <w:rFonts w:ascii="Times New Roman" w:hAnsi="Times New Roman" w:cs="Times New Roman"/>
          <w:sz w:val="24"/>
          <w:szCs w:val="24"/>
        </w:rPr>
        <w:tab/>
        <w:t xml:space="preserve">She had a bequest in the Will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Colyns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Newbury, Berkshire(q.v.).</w:t>
      </w:r>
    </w:p>
    <w:p w14:paraId="4646C5DE" w14:textId="77777777" w:rsidR="00022046" w:rsidRDefault="00022046" w:rsidP="0002204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(“Early Berkshire Wills, from the P.C.C. ante 1558” taken from the “Berkshire, Buckinghamshire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Archaeological Journal” vol.20 p.60)</w:t>
      </w:r>
    </w:p>
    <w:p w14:paraId="2421A227" w14:textId="77777777" w:rsidR="00022046" w:rsidRDefault="00022046" w:rsidP="000220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56771A" w14:textId="77777777" w:rsidR="00022046" w:rsidRDefault="00022046" w:rsidP="000220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23FE7B" w14:textId="77777777" w:rsidR="00022046" w:rsidRDefault="00022046" w:rsidP="000220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2022</w:t>
      </w:r>
    </w:p>
    <w:p w14:paraId="424806B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8DD87" w14:textId="77777777" w:rsidR="00022046" w:rsidRDefault="00022046" w:rsidP="009139A6">
      <w:r>
        <w:separator/>
      </w:r>
    </w:p>
  </w:endnote>
  <w:endnote w:type="continuationSeparator" w:id="0">
    <w:p w14:paraId="6BC770B3" w14:textId="77777777" w:rsidR="00022046" w:rsidRDefault="000220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9E1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426C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3FD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7A13B" w14:textId="77777777" w:rsidR="00022046" w:rsidRDefault="00022046" w:rsidP="009139A6">
      <w:r>
        <w:separator/>
      </w:r>
    </w:p>
  </w:footnote>
  <w:footnote w:type="continuationSeparator" w:id="0">
    <w:p w14:paraId="68419428" w14:textId="77777777" w:rsidR="00022046" w:rsidRDefault="000220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2E4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5A1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60E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046"/>
    <w:rsid w:val="0002204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7D527"/>
  <w15:chartTrackingRefBased/>
  <w15:docId w15:val="{EE515A8F-758F-4496-B8CF-48E408AAA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2022-04-27T11:55:00Z</dcterms:created>
  <dcterms:modified xsi:type="dcterms:W3CDTF">2022-04-27T11:55:00Z</dcterms:modified>
</cp:coreProperties>
</file>